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D9" w:rsidRDefault="00AD4CD9" w:rsidP="00AD4CD9">
      <w:r>
        <w:t xml:space="preserve">                                                                                                                                  Бр. 175/10/20</w:t>
      </w:r>
    </w:p>
    <w:p w:rsidR="00AD4CD9" w:rsidRDefault="00AD4CD9" w:rsidP="00AD4CD9">
      <w:r>
        <w:t xml:space="preserve">                                                                                                                            Београд, 28.10.2020.</w:t>
      </w:r>
    </w:p>
    <w:p w:rsidR="00AD4CD9" w:rsidRPr="00AD4CD9" w:rsidRDefault="00AD4CD9" w:rsidP="00AD4CD9"/>
    <w:p w:rsidR="00AD4CD9" w:rsidRPr="00E42F32" w:rsidRDefault="00AD4CD9" w:rsidP="00AD4CD9"/>
    <w:p w:rsidR="00AD4CD9" w:rsidRPr="00AD4CD9" w:rsidRDefault="00AD4CD9" w:rsidP="00AD4CD9">
      <w:pPr>
        <w:jc w:val="center"/>
        <w:rPr>
          <w:sz w:val="28"/>
          <w:szCs w:val="28"/>
        </w:rPr>
      </w:pPr>
      <w:r w:rsidRPr="00AD4CD9">
        <w:rPr>
          <w:sz w:val="28"/>
          <w:szCs w:val="28"/>
        </w:rPr>
        <w:t>ПОЗИВ ЈЕДРИЛИЧАРСКИМ КЛУБОВИМА ЧЛАНОВИМА СКУПШТИНЕ ЈЕДРИЛИЧАРСКОГ САВЕЗА СРБИЈЕ</w:t>
      </w:r>
    </w:p>
    <w:p w:rsidR="00AD4CD9" w:rsidRPr="001F3F10" w:rsidRDefault="00AD4CD9" w:rsidP="00AD4CD9"/>
    <w:p w:rsidR="00AD4CD9" w:rsidRDefault="00AD4CD9" w:rsidP="00AD4CD9"/>
    <w:p w:rsidR="00AD4CD9" w:rsidRPr="00AD4CD9" w:rsidRDefault="00AD4CD9" w:rsidP="00AD4CD9">
      <w:r w:rsidRPr="00AD4CD9">
        <w:t>На основу члана 33. Статута Једриличарског Савеза Србије сазивам изборну</w:t>
      </w:r>
      <w:r w:rsidR="00BE1358">
        <w:t xml:space="preserve"> Скупштину</w:t>
      </w:r>
      <w:r w:rsidRPr="00AD4CD9">
        <w:t xml:space="preserve"> Једриличарског Савеза Србије за дан </w:t>
      </w:r>
      <w:r w:rsidRPr="00AD4CD9">
        <w:rPr>
          <w:b/>
        </w:rPr>
        <w:t>29.11.2020</w:t>
      </w:r>
      <w:r w:rsidRPr="00AD4CD9">
        <w:t xml:space="preserve">.год са почетком у </w:t>
      </w:r>
      <w:r w:rsidRPr="00AD4CD9">
        <w:rPr>
          <w:b/>
        </w:rPr>
        <w:t>12 часова</w:t>
      </w:r>
      <w:r w:rsidRPr="00AD4CD9">
        <w:t xml:space="preserve">, </w:t>
      </w:r>
      <w:r w:rsidR="00790EA4">
        <w:t>место одржавања ће бити накнадно објављено</w:t>
      </w:r>
      <w:r w:rsidR="00790EA4">
        <w:rPr>
          <w:b/>
        </w:rPr>
        <w:t>,</w:t>
      </w:r>
      <w:r w:rsidRPr="00AD4CD9">
        <w:t xml:space="preserve"> и предлажем следећи:</w:t>
      </w:r>
    </w:p>
    <w:p w:rsidR="00AD4CD9" w:rsidRPr="00AD4CD9" w:rsidRDefault="00AD4CD9" w:rsidP="00AD4CD9">
      <w:r w:rsidRPr="00AD4CD9">
        <w:rPr>
          <w:b/>
          <w:u w:val="single"/>
        </w:rPr>
        <w:t xml:space="preserve">                          </w:t>
      </w:r>
    </w:p>
    <w:p w:rsidR="00AD4CD9" w:rsidRPr="00E42F32" w:rsidRDefault="00AD4CD9" w:rsidP="00AD4CD9"/>
    <w:p w:rsidR="00AD4CD9" w:rsidRDefault="00AD4CD9" w:rsidP="00AD4CD9">
      <w:pPr>
        <w:rPr>
          <w:b/>
        </w:rPr>
      </w:pPr>
      <w:r>
        <w:t xml:space="preserve">                                                            </w:t>
      </w:r>
      <w:r>
        <w:rPr>
          <w:b/>
        </w:rPr>
        <w:t>Дневни ред</w:t>
      </w:r>
      <w:r w:rsidRPr="007E6EF1">
        <w:rPr>
          <w:b/>
        </w:rPr>
        <w:t>:</w:t>
      </w:r>
    </w:p>
    <w:p w:rsidR="00AD4CD9" w:rsidRDefault="00AD4CD9" w:rsidP="00AD4CD9">
      <w:pPr>
        <w:rPr>
          <w:b/>
        </w:rPr>
      </w:pPr>
    </w:p>
    <w:p w:rsidR="00AD4CD9" w:rsidRDefault="00AD4CD9" w:rsidP="00AD4CD9">
      <w:pPr>
        <w:rPr>
          <w:b/>
        </w:rPr>
      </w:pPr>
    </w:p>
    <w:p w:rsidR="00AD4CD9" w:rsidRDefault="00AD4CD9" w:rsidP="00AD4CD9">
      <w:pPr>
        <w:numPr>
          <w:ilvl w:val="0"/>
          <w:numId w:val="16"/>
        </w:numPr>
      </w:pPr>
      <w:r>
        <w:t>Избор радног председништва /три члана/</w:t>
      </w:r>
    </w:p>
    <w:p w:rsidR="00AD4CD9" w:rsidRDefault="00AD4CD9" w:rsidP="00AD4CD9">
      <w:pPr>
        <w:numPr>
          <w:ilvl w:val="0"/>
          <w:numId w:val="17"/>
        </w:numPr>
      </w:pPr>
      <w:r>
        <w:t>Избор верификационе комисије /три члана/</w:t>
      </w:r>
    </w:p>
    <w:p w:rsidR="00AD4CD9" w:rsidRPr="00AD4CD9" w:rsidRDefault="00AD4CD9" w:rsidP="00AD4CD9">
      <w:pPr>
        <w:numPr>
          <w:ilvl w:val="0"/>
          <w:numId w:val="17"/>
        </w:numPr>
      </w:pPr>
      <w:r>
        <w:t xml:space="preserve">Избор </w:t>
      </w:r>
      <w:r w:rsidRPr="00AD4CD9">
        <w:t>записничара и два оверивача записника,</w:t>
      </w:r>
    </w:p>
    <w:p w:rsidR="00AD4CD9" w:rsidRDefault="00AD4CD9" w:rsidP="00AD4CD9">
      <w:pPr>
        <w:numPr>
          <w:ilvl w:val="0"/>
          <w:numId w:val="16"/>
        </w:numPr>
      </w:pPr>
      <w:r>
        <w:t>Извештај верификационе комисије,</w:t>
      </w:r>
    </w:p>
    <w:p w:rsidR="00AD4CD9" w:rsidRDefault="00AD4CD9" w:rsidP="00AD4CD9">
      <w:pPr>
        <w:numPr>
          <w:ilvl w:val="0"/>
          <w:numId w:val="16"/>
        </w:numPr>
      </w:pPr>
      <w:r>
        <w:t>Разматрање и усвајање записника са претходне редовне Скупштине одржане 1. марта 2020. године,</w:t>
      </w:r>
    </w:p>
    <w:p w:rsidR="00AD4CD9" w:rsidRDefault="00AD4CD9" w:rsidP="00AD4CD9">
      <w:pPr>
        <w:numPr>
          <w:ilvl w:val="0"/>
          <w:numId w:val="16"/>
        </w:numPr>
      </w:pPr>
      <w:r>
        <w:t>Избор председника Једриличарског савеза Србије</w:t>
      </w:r>
    </w:p>
    <w:p w:rsidR="00AD4CD9" w:rsidRPr="00714506" w:rsidRDefault="00AD4CD9" w:rsidP="00AD4CD9">
      <w:pPr>
        <w:numPr>
          <w:ilvl w:val="0"/>
          <w:numId w:val="16"/>
        </w:numPr>
      </w:pPr>
      <w:r>
        <w:t>Верификација  избора чланова Управног одбора, генералног секретара на предлог ново изабраног председника,</w:t>
      </w:r>
    </w:p>
    <w:p w:rsidR="00AD4CD9" w:rsidRDefault="00AD4CD9" w:rsidP="00AD4CD9">
      <w:pPr>
        <w:numPr>
          <w:ilvl w:val="0"/>
          <w:numId w:val="16"/>
        </w:numPr>
      </w:pPr>
      <w:r>
        <w:t xml:space="preserve">Избор чланова Надзорног одбора  </w:t>
      </w:r>
    </w:p>
    <w:p w:rsidR="00790EA4" w:rsidRDefault="00790EA4" w:rsidP="00790EA4">
      <w:pPr>
        <w:ind w:left="720"/>
      </w:pPr>
    </w:p>
    <w:p w:rsidR="00790EA4" w:rsidRDefault="00790EA4" w:rsidP="00790EA4">
      <w:pPr>
        <w:ind w:left="720"/>
      </w:pPr>
    </w:p>
    <w:p w:rsidR="00790EA4" w:rsidRDefault="00790EA4" w:rsidP="00790EA4">
      <w:pPr>
        <w:ind w:left="720"/>
      </w:pPr>
    </w:p>
    <w:p w:rsidR="00AD4CD9" w:rsidRPr="009D7F38" w:rsidRDefault="00AD4CD9" w:rsidP="00AD4CD9"/>
    <w:p w:rsidR="00AD4CD9" w:rsidRPr="00E42F32" w:rsidRDefault="00AD4CD9" w:rsidP="00CC51F3">
      <w:pPr>
        <w:rPr>
          <w:b/>
          <w:i/>
        </w:rPr>
      </w:pPr>
      <w:r w:rsidRPr="00E42F32">
        <w:rPr>
          <w:b/>
          <w:i/>
        </w:rPr>
        <w:t>Имајући у виду да је председник Једриличарског савеза Србије  гoсподин</w:t>
      </w:r>
      <w:r>
        <w:rPr>
          <w:b/>
          <w:i/>
        </w:rPr>
        <w:t xml:space="preserve"> Светислав Свирачевић заказао изборну Скупштину за 29. новембар 2020</w:t>
      </w:r>
      <w:r w:rsidRPr="00E42F32">
        <w:rPr>
          <w:b/>
          <w:i/>
        </w:rPr>
        <w:t xml:space="preserve"> године, молимо  клубове да у складу са </w:t>
      </w:r>
      <w:r>
        <w:rPr>
          <w:b/>
          <w:i/>
        </w:rPr>
        <w:t xml:space="preserve"> Статуто</w:t>
      </w:r>
      <w:r w:rsidRPr="00E42F32">
        <w:rPr>
          <w:b/>
          <w:i/>
        </w:rPr>
        <w:t xml:space="preserve">м /члан 43/,  своје предлоге за председника ЈСС  доставе </w:t>
      </w:r>
      <w:r>
        <w:rPr>
          <w:b/>
          <w:i/>
        </w:rPr>
        <w:t xml:space="preserve">емаилом на </w:t>
      </w:r>
      <w:hyperlink r:id="rId7" w:history="1">
        <w:r w:rsidR="00790EA4" w:rsidRPr="001A0098">
          <w:rPr>
            <w:rStyle w:val="Hyperlink"/>
            <w:b/>
            <w:i/>
          </w:rPr>
          <w:t>jssrbije@sbb.rs</w:t>
        </w:r>
      </w:hyperlink>
      <w:r w:rsidR="00790EA4">
        <w:rPr>
          <w:b/>
          <w:i/>
        </w:rPr>
        <w:t xml:space="preserve"> </w:t>
      </w:r>
      <w:r>
        <w:rPr>
          <w:b/>
          <w:i/>
        </w:rPr>
        <w:t>или</w:t>
      </w:r>
      <w:r w:rsidR="00CC51F3">
        <w:rPr>
          <w:b/>
          <w:i/>
        </w:rPr>
        <w:t xml:space="preserve"> поштом </w:t>
      </w:r>
      <w:r w:rsidRPr="00E42F32">
        <w:rPr>
          <w:b/>
          <w:i/>
        </w:rPr>
        <w:t xml:space="preserve"> на адресу Једриличарског савеза Србије ул</w:t>
      </w:r>
      <w:r w:rsidR="00CC51F3">
        <w:rPr>
          <w:b/>
          <w:i/>
        </w:rPr>
        <w:t>.</w:t>
      </w:r>
      <w:r w:rsidR="00C67FB5">
        <w:rPr>
          <w:b/>
          <w:i/>
          <w:lang/>
        </w:rPr>
        <w:t xml:space="preserve"> </w:t>
      </w:r>
      <w:r w:rsidR="00CC51F3">
        <w:rPr>
          <w:b/>
          <w:i/>
        </w:rPr>
        <w:t>Македонска</w:t>
      </w:r>
      <w:r w:rsidR="00C67FB5">
        <w:rPr>
          <w:b/>
          <w:i/>
          <w:lang/>
        </w:rPr>
        <w:t xml:space="preserve"> б</w:t>
      </w:r>
      <w:r>
        <w:rPr>
          <w:b/>
          <w:i/>
        </w:rPr>
        <w:t>р</w:t>
      </w:r>
      <w:r w:rsidR="00CC51F3">
        <w:rPr>
          <w:b/>
          <w:i/>
        </w:rPr>
        <w:t>.</w:t>
      </w:r>
      <w:r>
        <w:rPr>
          <w:b/>
          <w:i/>
        </w:rPr>
        <w:t>28</w:t>
      </w:r>
      <w:r w:rsidRPr="00E42F32">
        <w:rPr>
          <w:b/>
          <w:i/>
        </w:rPr>
        <w:t>/2</w:t>
      </w:r>
      <w:r w:rsidR="00C67FB5">
        <w:rPr>
          <w:b/>
          <w:i/>
          <w:lang/>
        </w:rPr>
        <w:t>,</w:t>
      </w:r>
      <w:r w:rsidRPr="00E42F32">
        <w:rPr>
          <w:b/>
          <w:i/>
        </w:rPr>
        <w:t xml:space="preserve"> 11 000 Београд.</w:t>
      </w:r>
    </w:p>
    <w:p w:rsidR="00AD4CD9" w:rsidRDefault="00AD4CD9" w:rsidP="00AD4CD9">
      <w:pPr>
        <w:rPr>
          <w:szCs w:val="24"/>
        </w:rPr>
      </w:pPr>
    </w:p>
    <w:p w:rsidR="00790EA4" w:rsidRDefault="00790EA4" w:rsidP="00AD4CD9">
      <w:pPr>
        <w:rPr>
          <w:szCs w:val="24"/>
        </w:rPr>
      </w:pPr>
    </w:p>
    <w:p w:rsidR="00790EA4" w:rsidRDefault="00790EA4" w:rsidP="00AD4CD9">
      <w:pPr>
        <w:rPr>
          <w:szCs w:val="24"/>
        </w:rPr>
      </w:pPr>
    </w:p>
    <w:p w:rsidR="00790EA4" w:rsidRPr="00790EA4" w:rsidRDefault="00790EA4" w:rsidP="00AD4CD9">
      <w:pPr>
        <w:rPr>
          <w:szCs w:val="24"/>
        </w:rPr>
      </w:pPr>
    </w:p>
    <w:p w:rsidR="00AD4CD9" w:rsidRDefault="00AD4CD9" w:rsidP="00AD4CD9">
      <w:pPr>
        <w:ind w:left="144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Председник ЈСС</w:t>
      </w:r>
    </w:p>
    <w:p w:rsidR="00AD4CD9" w:rsidRPr="00B00D11" w:rsidRDefault="00AD4CD9" w:rsidP="00AD4CD9">
      <w:pPr>
        <w:ind w:left="1440"/>
        <w:rPr>
          <w:i/>
          <w:szCs w:val="24"/>
        </w:rPr>
      </w:pPr>
      <w:r>
        <w:rPr>
          <w:szCs w:val="24"/>
        </w:rPr>
        <w:t xml:space="preserve">                                                                                    Светислав Свирачевић</w:t>
      </w:r>
    </w:p>
    <w:p w:rsidR="00CC4A12" w:rsidRDefault="00CC4A12" w:rsidP="00CC4A12"/>
    <w:p w:rsidR="007A3D30" w:rsidRDefault="00E264F8" w:rsidP="00AD4CD9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</w:t>
      </w:r>
      <w:r w:rsidR="00C944E7">
        <w:t xml:space="preserve">   </w:t>
      </w:r>
      <w:r w:rsidR="008A3578">
        <w:t xml:space="preserve">                        </w:t>
      </w:r>
    </w:p>
    <w:p w:rsidR="00095205" w:rsidRDefault="00095205" w:rsidP="00D06F3D">
      <w:pPr>
        <w:jc w:val="center"/>
        <w:rPr>
          <w:rFonts w:ascii="Arial" w:hAnsi="Arial" w:cs="Arial"/>
        </w:rPr>
      </w:pPr>
    </w:p>
    <w:p w:rsidR="0005278E" w:rsidRDefault="0005278E" w:rsidP="00D06F3D">
      <w:pPr>
        <w:jc w:val="center"/>
        <w:rPr>
          <w:rFonts w:ascii="Arial" w:hAnsi="Arial" w:cs="Arial"/>
        </w:rPr>
      </w:pPr>
    </w:p>
    <w:p w:rsidR="0077322B" w:rsidRDefault="0077322B" w:rsidP="00CC4A12">
      <w:pPr>
        <w:rPr>
          <w:rFonts w:ascii="Arial" w:hAnsi="Arial" w:cs="Arial"/>
        </w:rPr>
      </w:pPr>
    </w:p>
    <w:p w:rsidR="00095205" w:rsidRPr="00095205" w:rsidRDefault="00D06F3D" w:rsidP="00790EA4">
      <w:pPr>
        <w:rPr>
          <w:rFonts w:ascii="Arial" w:hAnsi="Arial" w:cs="Arial"/>
          <w:sz w:val="20"/>
        </w:rPr>
      </w:pPr>
      <w:r>
        <w:rPr>
          <w:rFonts w:ascii="Arial" w:hAnsi="Arial" w:cs="Arial"/>
        </w:rPr>
        <w:t xml:space="preserve">      </w:t>
      </w:r>
    </w:p>
    <w:sectPr w:rsidR="00095205" w:rsidRPr="00095205" w:rsidSect="00296E33">
      <w:headerReference w:type="first" r:id="rId8"/>
      <w:footerReference w:type="first" r:id="rId9"/>
      <w:type w:val="continuous"/>
      <w:pgSz w:w="11907" w:h="16840" w:code="9"/>
      <w:pgMar w:top="1134" w:right="1134" w:bottom="450" w:left="1134" w:header="567" w:footer="34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CE5" w:rsidRDefault="00193CE5">
      <w:r>
        <w:separator/>
      </w:r>
    </w:p>
  </w:endnote>
  <w:endnote w:type="continuationSeparator" w:id="1">
    <w:p w:rsidR="00193CE5" w:rsidRDefault="00193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E33" w:rsidRPr="006B0368" w:rsidRDefault="00D4519E" w:rsidP="00296E33">
    <w:pPr>
      <w:pStyle w:val="Footer"/>
      <w:tabs>
        <w:tab w:val="clear" w:pos="4320"/>
      </w:tabs>
      <w:ind w:left="2410" w:hanging="2410"/>
      <w:jc w:val="center"/>
      <w:rPr>
        <w:iCs/>
        <w:color w:val="000066"/>
        <w:sz w:val="18"/>
        <w:szCs w:val="18"/>
      </w:rPr>
    </w:pPr>
    <w:r>
      <w:rPr>
        <w:iCs/>
        <w:noProof/>
        <w:color w:val="000066"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.4pt;margin-top:-1.4pt;width:473.5pt;height:0;z-index:251660288" o:connectortype="straight"/>
      </w:pict>
    </w:r>
    <w:r w:rsidR="00296E33" w:rsidRPr="006B0368">
      <w:rPr>
        <w:iCs/>
        <w:color w:val="000066"/>
        <w:sz w:val="18"/>
        <w:szCs w:val="18"/>
      </w:rPr>
      <w:t>Beograd</w:t>
    </w:r>
    <w:r w:rsidR="00296E33">
      <w:rPr>
        <w:iCs/>
        <w:color w:val="000066"/>
        <w:sz w:val="18"/>
        <w:szCs w:val="18"/>
      </w:rPr>
      <w:t>, Makedonska 28/2</w:t>
    </w:r>
    <w:r w:rsidR="00296E33" w:rsidRPr="006B0368">
      <w:rPr>
        <w:iCs/>
        <w:color w:val="000066"/>
        <w:sz w:val="18"/>
        <w:szCs w:val="18"/>
      </w:rPr>
      <w:t>;   тел+381 11 334-6369;</w:t>
    </w:r>
    <w:r w:rsidR="00296E33">
      <w:rPr>
        <w:iCs/>
        <w:color w:val="000066"/>
        <w:sz w:val="18"/>
        <w:szCs w:val="18"/>
      </w:rPr>
      <w:t xml:space="preserve">  </w:t>
    </w:r>
    <w:r w:rsidR="00296E33" w:rsidRPr="006B0368">
      <w:rPr>
        <w:iCs/>
        <w:color w:val="000066"/>
        <w:sz w:val="18"/>
        <w:szCs w:val="18"/>
      </w:rPr>
      <w:t xml:space="preserve"> Račun </w:t>
    </w:r>
    <w:r w:rsidR="00296E33">
      <w:rPr>
        <w:i/>
        <w:iCs/>
        <w:color w:val="000066"/>
        <w:sz w:val="18"/>
      </w:rPr>
      <w:t>325-9500600043237-28</w:t>
    </w:r>
    <w:r w:rsidR="00296E33">
      <w:rPr>
        <w:rFonts w:ascii="Verdana" w:hAnsi="Verdana"/>
        <w:b/>
        <w:bCs/>
        <w:color w:val="666666"/>
        <w:sz w:val="15"/>
        <w:szCs w:val="15"/>
      </w:rPr>
      <w:t> </w:t>
    </w:r>
    <w:r w:rsidR="00296E33" w:rsidRPr="006B0368">
      <w:rPr>
        <w:iCs/>
        <w:color w:val="000066"/>
        <w:sz w:val="18"/>
        <w:szCs w:val="18"/>
      </w:rPr>
      <w:t>VB;</w:t>
    </w:r>
    <w:r w:rsidR="00296E33">
      <w:rPr>
        <w:iCs/>
        <w:color w:val="000066"/>
        <w:sz w:val="18"/>
        <w:szCs w:val="18"/>
      </w:rPr>
      <w:t xml:space="preserve">  </w:t>
    </w:r>
    <w:r w:rsidR="00296E33" w:rsidRPr="006B0368">
      <w:rPr>
        <w:iCs/>
        <w:color w:val="000066"/>
        <w:sz w:val="18"/>
        <w:szCs w:val="18"/>
      </w:rPr>
      <w:t xml:space="preserve"> PIB 100060372;  MB 07062966</w:t>
    </w:r>
  </w:p>
  <w:p w:rsidR="00F32A35" w:rsidRPr="00296E33" w:rsidRDefault="00F32A35" w:rsidP="00296E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CE5" w:rsidRDefault="00193CE5">
      <w:r>
        <w:separator/>
      </w:r>
    </w:p>
  </w:footnote>
  <w:footnote w:type="continuationSeparator" w:id="1">
    <w:p w:rsidR="00193CE5" w:rsidRDefault="00193C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A35" w:rsidRDefault="0005278E" w:rsidP="00997295">
    <w:pPr>
      <w:pStyle w:val="Header"/>
      <w:ind w:firstLine="1985"/>
      <w:rPr>
        <w:i/>
        <w:iCs/>
        <w:color w:val="000066"/>
        <w:sz w:val="32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4284980</wp:posOffset>
          </wp:positionH>
          <wp:positionV relativeFrom="paragraph">
            <wp:posOffset>-14605</wp:posOffset>
          </wp:positionV>
          <wp:extent cx="1911985" cy="692785"/>
          <wp:effectExtent l="19050" t="0" r="0" b="0"/>
          <wp:wrapNone/>
          <wp:docPr id="13" name="Picture 13" descr="mo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o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985" cy="6927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0">
          <wp:simplePos x="0" y="0"/>
          <wp:positionH relativeFrom="column">
            <wp:posOffset>96520</wp:posOffset>
          </wp:positionH>
          <wp:positionV relativeFrom="paragraph">
            <wp:posOffset>0</wp:posOffset>
          </wp:positionV>
          <wp:extent cx="933450" cy="866775"/>
          <wp:effectExtent l="19050" t="0" r="0" b="0"/>
          <wp:wrapNone/>
          <wp:docPr id="9" name="Picture 9" descr="Konacn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onacno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2A35">
      <w:rPr>
        <w:i/>
        <w:iCs/>
        <w:color w:val="000066"/>
        <w:sz w:val="32"/>
      </w:rPr>
      <w:t>Једриличарски савез Србијe</w:t>
    </w:r>
  </w:p>
  <w:p w:rsidR="00F32A35" w:rsidRDefault="00F32A35" w:rsidP="00997295">
    <w:pPr>
      <w:pStyle w:val="Header"/>
      <w:ind w:firstLine="1985"/>
      <w:rPr>
        <w:i/>
        <w:iCs/>
        <w:color w:val="000066"/>
        <w:sz w:val="32"/>
        <w:lang w:val="sl-SI"/>
      </w:rPr>
    </w:pPr>
    <w:r>
      <w:rPr>
        <w:i/>
        <w:iCs/>
        <w:color w:val="000066"/>
        <w:sz w:val="32"/>
        <w:lang w:val="sl-SI"/>
      </w:rPr>
      <w:t>Serbian Sailing Association</w:t>
    </w:r>
  </w:p>
  <w:p w:rsidR="00F32A35" w:rsidRPr="00111661" w:rsidRDefault="00F32A35" w:rsidP="00997295">
    <w:pPr>
      <w:pStyle w:val="Header"/>
      <w:ind w:firstLine="1985"/>
      <w:rPr>
        <w:i/>
        <w:iCs/>
        <w:color w:val="000066"/>
        <w:szCs w:val="24"/>
        <w:lang w:val="sl-SI"/>
      </w:rPr>
    </w:pPr>
    <w:r w:rsidRPr="00111661">
      <w:rPr>
        <w:i/>
        <w:iCs/>
        <w:color w:val="000066"/>
        <w:szCs w:val="24"/>
        <w:lang w:val="sl-SI"/>
      </w:rPr>
      <w:t>www.sailing.org.rs</w:t>
    </w:r>
  </w:p>
  <w:p w:rsidR="00F32A35" w:rsidRPr="00111661" w:rsidRDefault="00F32A35" w:rsidP="00997295">
    <w:pPr>
      <w:pStyle w:val="Header"/>
      <w:ind w:firstLine="1985"/>
      <w:rPr>
        <w:i/>
        <w:iCs/>
        <w:color w:val="000066"/>
        <w:szCs w:val="24"/>
        <w:lang w:val="sl-SI"/>
      </w:rPr>
    </w:pPr>
    <w:r w:rsidRPr="00111661">
      <w:rPr>
        <w:i/>
        <w:iCs/>
        <w:color w:val="000066"/>
        <w:szCs w:val="24"/>
        <w:lang w:val="sl-SI"/>
      </w:rPr>
      <w:t>jssrbije@sbb.rs</w:t>
    </w:r>
  </w:p>
  <w:p w:rsidR="00F32A35" w:rsidRPr="003321B1" w:rsidRDefault="00D4519E" w:rsidP="00997295">
    <w:pPr>
      <w:pStyle w:val="Header"/>
      <w:ind w:firstLine="1985"/>
      <w:rPr>
        <w:i/>
        <w:iCs/>
        <w:color w:val="000066"/>
        <w:szCs w:val="24"/>
        <w:lang w:val="sl-SI"/>
      </w:rPr>
    </w:pPr>
    <w:r>
      <w:rPr>
        <w:i/>
        <w:iCs/>
        <w:noProof/>
        <w:color w:val="000066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5.4pt;margin-top:6.65pt;width:473.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AA4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7F2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2F807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4833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95E9A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F062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8AB7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A00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3EC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16DC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EB3D87"/>
    <w:multiLevelType w:val="hybridMultilevel"/>
    <w:tmpl w:val="458A1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803D3"/>
    <w:multiLevelType w:val="hybridMultilevel"/>
    <w:tmpl w:val="183E4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9206BB"/>
    <w:multiLevelType w:val="hybridMultilevel"/>
    <w:tmpl w:val="E94CBF7E"/>
    <w:lvl w:ilvl="0" w:tplc="09C060CC">
      <w:start w:val="5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130429B3"/>
    <w:multiLevelType w:val="hybridMultilevel"/>
    <w:tmpl w:val="7752F0D4"/>
    <w:lvl w:ilvl="0" w:tplc="3F5407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F24D4A"/>
    <w:multiLevelType w:val="hybridMultilevel"/>
    <w:tmpl w:val="D0DE6F42"/>
    <w:lvl w:ilvl="0" w:tplc="CE868F30">
      <w:start w:val="5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1F315FFF"/>
    <w:multiLevelType w:val="hybridMultilevel"/>
    <w:tmpl w:val="E2325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74CBF"/>
    <w:multiLevelType w:val="hybridMultilevel"/>
    <w:tmpl w:val="9070A510"/>
    <w:lvl w:ilvl="0" w:tplc="94A28902">
      <w:start w:val="5"/>
      <w:numFmt w:val="bullet"/>
      <w:lvlText w:val="-"/>
      <w:lvlJc w:val="left"/>
      <w:pPr>
        <w:ind w:left="10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31C33801"/>
    <w:multiLevelType w:val="hybridMultilevel"/>
    <w:tmpl w:val="67D838A0"/>
    <w:lvl w:ilvl="0" w:tplc="4A16C0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47DAB"/>
    <w:multiLevelType w:val="hybridMultilevel"/>
    <w:tmpl w:val="F7145DFC"/>
    <w:lvl w:ilvl="0" w:tplc="D94A972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>
    <w:nsid w:val="402E626C"/>
    <w:multiLevelType w:val="hybridMultilevel"/>
    <w:tmpl w:val="2EE46794"/>
    <w:lvl w:ilvl="0" w:tplc="D576A1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07F6883"/>
    <w:multiLevelType w:val="hybridMultilevel"/>
    <w:tmpl w:val="AAC02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F5A3C"/>
    <w:multiLevelType w:val="hybridMultilevel"/>
    <w:tmpl w:val="4B64A1EE"/>
    <w:lvl w:ilvl="0" w:tplc="340C1A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E1695"/>
    <w:multiLevelType w:val="hybridMultilevel"/>
    <w:tmpl w:val="AA38B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122E3"/>
    <w:multiLevelType w:val="hybridMultilevel"/>
    <w:tmpl w:val="2DCEA0E6"/>
    <w:lvl w:ilvl="0" w:tplc="8678353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E997E8E"/>
    <w:multiLevelType w:val="hybridMultilevel"/>
    <w:tmpl w:val="5AF61782"/>
    <w:lvl w:ilvl="0" w:tplc="D818B834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9"/>
  </w:num>
  <w:num w:numId="18">
    <w:abstractNumId w:val="22"/>
  </w:num>
  <w:num w:numId="19">
    <w:abstractNumId w:val="12"/>
  </w:num>
  <w:num w:numId="20">
    <w:abstractNumId w:val="24"/>
  </w:num>
  <w:num w:numId="21">
    <w:abstractNumId w:val="14"/>
  </w:num>
  <w:num w:numId="22">
    <w:abstractNumId w:val="20"/>
  </w:num>
  <w:num w:numId="23">
    <w:abstractNumId w:val="23"/>
  </w:num>
  <w:num w:numId="24">
    <w:abstractNumId w:val="16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  <o:shapelayout v:ext="edit">
      <o:idmap v:ext="edit" data="2"/>
      <o:rules v:ext="edit">
        <o:r id="V:Rule3" type="connector" idref="#_x0000_s2062"/>
        <o:r id="V:Rule4" type="connector" idref="#_x0000_s206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F4647"/>
    <w:rsid w:val="00004640"/>
    <w:rsid w:val="00005B83"/>
    <w:rsid w:val="00025D5E"/>
    <w:rsid w:val="0003646A"/>
    <w:rsid w:val="00046666"/>
    <w:rsid w:val="0005278E"/>
    <w:rsid w:val="00061C19"/>
    <w:rsid w:val="00095205"/>
    <w:rsid w:val="000A0888"/>
    <w:rsid w:val="000A4A3F"/>
    <w:rsid w:val="000C0E01"/>
    <w:rsid w:val="000D074F"/>
    <w:rsid w:val="000D54E1"/>
    <w:rsid w:val="000D6488"/>
    <w:rsid w:val="000D7E1F"/>
    <w:rsid w:val="000E61FD"/>
    <w:rsid w:val="001005D3"/>
    <w:rsid w:val="001021CD"/>
    <w:rsid w:val="00105889"/>
    <w:rsid w:val="00111661"/>
    <w:rsid w:val="001204EB"/>
    <w:rsid w:val="00127A55"/>
    <w:rsid w:val="00151F09"/>
    <w:rsid w:val="00164B96"/>
    <w:rsid w:val="00165DAD"/>
    <w:rsid w:val="001814ED"/>
    <w:rsid w:val="00193CE5"/>
    <w:rsid w:val="00197AFE"/>
    <w:rsid w:val="001A24E6"/>
    <w:rsid w:val="001B0651"/>
    <w:rsid w:val="001C5403"/>
    <w:rsid w:val="001D6748"/>
    <w:rsid w:val="001F3F10"/>
    <w:rsid w:val="001F7112"/>
    <w:rsid w:val="0020074E"/>
    <w:rsid w:val="00211ADC"/>
    <w:rsid w:val="002203E6"/>
    <w:rsid w:val="00227DB7"/>
    <w:rsid w:val="00234B96"/>
    <w:rsid w:val="00247A4F"/>
    <w:rsid w:val="002553F9"/>
    <w:rsid w:val="00257005"/>
    <w:rsid w:val="0029335B"/>
    <w:rsid w:val="00293E23"/>
    <w:rsid w:val="00296E33"/>
    <w:rsid w:val="002A55AE"/>
    <w:rsid w:val="002B2985"/>
    <w:rsid w:val="002C3884"/>
    <w:rsid w:val="002D47DA"/>
    <w:rsid w:val="002D7130"/>
    <w:rsid w:val="002D7652"/>
    <w:rsid w:val="002E214B"/>
    <w:rsid w:val="002F3416"/>
    <w:rsid w:val="002F4005"/>
    <w:rsid w:val="00313095"/>
    <w:rsid w:val="003165A1"/>
    <w:rsid w:val="003321B1"/>
    <w:rsid w:val="00335990"/>
    <w:rsid w:val="00337A57"/>
    <w:rsid w:val="00345EFE"/>
    <w:rsid w:val="00357D41"/>
    <w:rsid w:val="003726C8"/>
    <w:rsid w:val="003A0FA4"/>
    <w:rsid w:val="003C68BB"/>
    <w:rsid w:val="003D07E5"/>
    <w:rsid w:val="003D2CD6"/>
    <w:rsid w:val="003D65AC"/>
    <w:rsid w:val="003F0CE7"/>
    <w:rsid w:val="003F37F3"/>
    <w:rsid w:val="004061B2"/>
    <w:rsid w:val="00407487"/>
    <w:rsid w:val="00416490"/>
    <w:rsid w:val="00444868"/>
    <w:rsid w:val="00462050"/>
    <w:rsid w:val="0046260F"/>
    <w:rsid w:val="00464DD9"/>
    <w:rsid w:val="00464E45"/>
    <w:rsid w:val="00470287"/>
    <w:rsid w:val="00477366"/>
    <w:rsid w:val="0048457D"/>
    <w:rsid w:val="004855A3"/>
    <w:rsid w:val="004B6C1B"/>
    <w:rsid w:val="004D2D29"/>
    <w:rsid w:val="004E2A77"/>
    <w:rsid w:val="004F7EE1"/>
    <w:rsid w:val="005001CC"/>
    <w:rsid w:val="00502255"/>
    <w:rsid w:val="0050347D"/>
    <w:rsid w:val="00513DEE"/>
    <w:rsid w:val="0052078F"/>
    <w:rsid w:val="00521D37"/>
    <w:rsid w:val="00534EBD"/>
    <w:rsid w:val="00541A71"/>
    <w:rsid w:val="00550883"/>
    <w:rsid w:val="00582AF3"/>
    <w:rsid w:val="005A46AE"/>
    <w:rsid w:val="005B7837"/>
    <w:rsid w:val="005C13B4"/>
    <w:rsid w:val="005C5F3B"/>
    <w:rsid w:val="005D6AAE"/>
    <w:rsid w:val="00624230"/>
    <w:rsid w:val="00626203"/>
    <w:rsid w:val="00634188"/>
    <w:rsid w:val="00642CA2"/>
    <w:rsid w:val="00667BB7"/>
    <w:rsid w:val="0068314C"/>
    <w:rsid w:val="0068615F"/>
    <w:rsid w:val="0069014B"/>
    <w:rsid w:val="006B0368"/>
    <w:rsid w:val="006C5A86"/>
    <w:rsid w:val="006D0D70"/>
    <w:rsid w:val="006D289B"/>
    <w:rsid w:val="006E01F8"/>
    <w:rsid w:val="006E4457"/>
    <w:rsid w:val="006F7F1C"/>
    <w:rsid w:val="00714506"/>
    <w:rsid w:val="007148A5"/>
    <w:rsid w:val="0072043A"/>
    <w:rsid w:val="00731DE4"/>
    <w:rsid w:val="0074370F"/>
    <w:rsid w:val="0075327A"/>
    <w:rsid w:val="00760533"/>
    <w:rsid w:val="0077322B"/>
    <w:rsid w:val="007735C1"/>
    <w:rsid w:val="00782D4A"/>
    <w:rsid w:val="00790EA4"/>
    <w:rsid w:val="007A3D30"/>
    <w:rsid w:val="007A41A4"/>
    <w:rsid w:val="007A7622"/>
    <w:rsid w:val="007B3EE2"/>
    <w:rsid w:val="007C0C12"/>
    <w:rsid w:val="007C77DF"/>
    <w:rsid w:val="007E580C"/>
    <w:rsid w:val="007E699C"/>
    <w:rsid w:val="007E6EF1"/>
    <w:rsid w:val="007F4647"/>
    <w:rsid w:val="00801C37"/>
    <w:rsid w:val="008432F8"/>
    <w:rsid w:val="0085279B"/>
    <w:rsid w:val="00857E2A"/>
    <w:rsid w:val="008839DC"/>
    <w:rsid w:val="008977BA"/>
    <w:rsid w:val="008A3578"/>
    <w:rsid w:val="008C7029"/>
    <w:rsid w:val="00903743"/>
    <w:rsid w:val="0093276C"/>
    <w:rsid w:val="00942993"/>
    <w:rsid w:val="00952357"/>
    <w:rsid w:val="009548CE"/>
    <w:rsid w:val="00976F03"/>
    <w:rsid w:val="00977A7F"/>
    <w:rsid w:val="00983D81"/>
    <w:rsid w:val="0098426E"/>
    <w:rsid w:val="00991F25"/>
    <w:rsid w:val="00997295"/>
    <w:rsid w:val="009A06D5"/>
    <w:rsid w:val="009A1490"/>
    <w:rsid w:val="009C156C"/>
    <w:rsid w:val="009C5DA7"/>
    <w:rsid w:val="009C771E"/>
    <w:rsid w:val="009D7F38"/>
    <w:rsid w:val="009E339A"/>
    <w:rsid w:val="00A01A1B"/>
    <w:rsid w:val="00A10DEC"/>
    <w:rsid w:val="00A2304F"/>
    <w:rsid w:val="00A24414"/>
    <w:rsid w:val="00A32C12"/>
    <w:rsid w:val="00A34ED1"/>
    <w:rsid w:val="00A42D40"/>
    <w:rsid w:val="00A53B87"/>
    <w:rsid w:val="00A663CC"/>
    <w:rsid w:val="00A74CA5"/>
    <w:rsid w:val="00A769EF"/>
    <w:rsid w:val="00A86690"/>
    <w:rsid w:val="00AA0BF8"/>
    <w:rsid w:val="00AB4DAE"/>
    <w:rsid w:val="00AB5AA9"/>
    <w:rsid w:val="00AB6078"/>
    <w:rsid w:val="00AC3069"/>
    <w:rsid w:val="00AD0CF4"/>
    <w:rsid w:val="00AD4CD9"/>
    <w:rsid w:val="00AE2CC7"/>
    <w:rsid w:val="00AF23D4"/>
    <w:rsid w:val="00AF43A7"/>
    <w:rsid w:val="00AF609A"/>
    <w:rsid w:val="00AF6B23"/>
    <w:rsid w:val="00B00D11"/>
    <w:rsid w:val="00B06436"/>
    <w:rsid w:val="00B2396D"/>
    <w:rsid w:val="00B26266"/>
    <w:rsid w:val="00B276DB"/>
    <w:rsid w:val="00B4363A"/>
    <w:rsid w:val="00B80BBD"/>
    <w:rsid w:val="00BB047B"/>
    <w:rsid w:val="00BC1FAE"/>
    <w:rsid w:val="00BC4C4C"/>
    <w:rsid w:val="00BE1358"/>
    <w:rsid w:val="00BE1C4A"/>
    <w:rsid w:val="00BE6336"/>
    <w:rsid w:val="00BF1D8E"/>
    <w:rsid w:val="00BF5D45"/>
    <w:rsid w:val="00C220D9"/>
    <w:rsid w:val="00C25A2D"/>
    <w:rsid w:val="00C2716A"/>
    <w:rsid w:val="00C410CD"/>
    <w:rsid w:val="00C43345"/>
    <w:rsid w:val="00C52F47"/>
    <w:rsid w:val="00C5723E"/>
    <w:rsid w:val="00C67FB5"/>
    <w:rsid w:val="00C74E54"/>
    <w:rsid w:val="00C8573D"/>
    <w:rsid w:val="00C944E7"/>
    <w:rsid w:val="00C9668F"/>
    <w:rsid w:val="00CA7B6C"/>
    <w:rsid w:val="00CB5DCF"/>
    <w:rsid w:val="00CB7012"/>
    <w:rsid w:val="00CC4A12"/>
    <w:rsid w:val="00CC51F3"/>
    <w:rsid w:val="00CC62C6"/>
    <w:rsid w:val="00CD1785"/>
    <w:rsid w:val="00CE1847"/>
    <w:rsid w:val="00CF0DA5"/>
    <w:rsid w:val="00D06F3D"/>
    <w:rsid w:val="00D4519E"/>
    <w:rsid w:val="00D51454"/>
    <w:rsid w:val="00D709CD"/>
    <w:rsid w:val="00D76BDA"/>
    <w:rsid w:val="00D87760"/>
    <w:rsid w:val="00D909F3"/>
    <w:rsid w:val="00D97EB5"/>
    <w:rsid w:val="00DC0CFC"/>
    <w:rsid w:val="00DC7B0C"/>
    <w:rsid w:val="00DD246C"/>
    <w:rsid w:val="00DD74B1"/>
    <w:rsid w:val="00DF5C8F"/>
    <w:rsid w:val="00E0560B"/>
    <w:rsid w:val="00E264F8"/>
    <w:rsid w:val="00E426C0"/>
    <w:rsid w:val="00E42F32"/>
    <w:rsid w:val="00E45D51"/>
    <w:rsid w:val="00E472A2"/>
    <w:rsid w:val="00E5234A"/>
    <w:rsid w:val="00E6227B"/>
    <w:rsid w:val="00E632FB"/>
    <w:rsid w:val="00E7222E"/>
    <w:rsid w:val="00E7642C"/>
    <w:rsid w:val="00E81FB3"/>
    <w:rsid w:val="00E827CE"/>
    <w:rsid w:val="00E87BF5"/>
    <w:rsid w:val="00E966AC"/>
    <w:rsid w:val="00EA3123"/>
    <w:rsid w:val="00EB3F6E"/>
    <w:rsid w:val="00EB4C81"/>
    <w:rsid w:val="00EB592A"/>
    <w:rsid w:val="00EE094A"/>
    <w:rsid w:val="00EE7AFC"/>
    <w:rsid w:val="00EF03CD"/>
    <w:rsid w:val="00F027DE"/>
    <w:rsid w:val="00F02D83"/>
    <w:rsid w:val="00F17863"/>
    <w:rsid w:val="00F23D08"/>
    <w:rsid w:val="00F26CDD"/>
    <w:rsid w:val="00F27DD2"/>
    <w:rsid w:val="00F32A35"/>
    <w:rsid w:val="00F32D9F"/>
    <w:rsid w:val="00F44C67"/>
    <w:rsid w:val="00F44FDC"/>
    <w:rsid w:val="00F5254D"/>
    <w:rsid w:val="00F54C49"/>
    <w:rsid w:val="00F55AFD"/>
    <w:rsid w:val="00F763F8"/>
    <w:rsid w:val="00F814AC"/>
    <w:rsid w:val="00F84F22"/>
    <w:rsid w:val="00F94CDC"/>
    <w:rsid w:val="00FA304D"/>
    <w:rsid w:val="00FA6CFA"/>
    <w:rsid w:val="00FC1A33"/>
    <w:rsid w:val="00FD755D"/>
    <w:rsid w:val="00FE00F2"/>
    <w:rsid w:val="00FE7EDB"/>
    <w:rsid w:val="00FF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1CC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001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001CC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5001CC"/>
    <w:rPr>
      <w:color w:val="0000FF"/>
      <w:u w:val="single"/>
    </w:rPr>
  </w:style>
  <w:style w:type="character" w:styleId="FollowedHyperlink">
    <w:name w:val="FollowedHyperlink"/>
    <w:semiHidden/>
    <w:rsid w:val="005001C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64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4647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B5DCF"/>
    <w:pPr>
      <w:ind w:left="720"/>
    </w:pPr>
  </w:style>
  <w:style w:type="character" w:customStyle="1" w:styleId="hps">
    <w:name w:val="hps"/>
    <w:basedOn w:val="DefaultParagraphFont"/>
    <w:rsid w:val="00416490"/>
  </w:style>
  <w:style w:type="character" w:customStyle="1" w:styleId="shorttext">
    <w:name w:val="short_text"/>
    <w:basedOn w:val="DefaultParagraphFont"/>
    <w:rsid w:val="0037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45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9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51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5171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260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61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1591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1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5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86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53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6173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78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1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83910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298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9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8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97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939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90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99723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8959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09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4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06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5962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195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70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276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123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7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0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74522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66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27172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431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7164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1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2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8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10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38484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5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138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9248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047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8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0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4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06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04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046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03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90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632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345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5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7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67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90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686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33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76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274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774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61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33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0547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0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98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212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60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8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19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582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22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21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508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095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4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92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7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7009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18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39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64406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934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1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6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2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4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21005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8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01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216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135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93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2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61597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51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33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9173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697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52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4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9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60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5943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1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2867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2978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ssrbije@sbb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ss\My%20Documents\JSSmemoNOV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JSSmemoNOVI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@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Jss</cp:lastModifiedBy>
  <cp:revision>2</cp:revision>
  <cp:lastPrinted>2020-02-27T13:40:00Z</cp:lastPrinted>
  <dcterms:created xsi:type="dcterms:W3CDTF">2020-10-28T15:07:00Z</dcterms:created>
  <dcterms:modified xsi:type="dcterms:W3CDTF">2020-10-28T15:07:00Z</dcterms:modified>
</cp:coreProperties>
</file>